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44" w:rsidRDefault="009B1544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9B1544" w:rsidRDefault="009B1544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9B1544" w:rsidRDefault="009B1544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9B1544" w:rsidRDefault="009B1544">
      <w:pPr>
        <w:framePr w:w="11630" w:h="732" w:hRule="exact" w:hSpace="187" w:wrap="around" w:vAnchor="page" w:hAnchor="page" w:x="298" w:y="851"/>
        <w:jc w:val="center"/>
      </w:pPr>
    </w:p>
    <w:p w:rsidR="009B1544" w:rsidRDefault="009B1544">
      <w:pPr>
        <w:jc w:val="center"/>
        <w:rPr>
          <w:rFonts w:ascii="Moderne" w:hAnsi="Moderne"/>
          <w:smallCaps/>
          <w:sz w:val="18"/>
        </w:rPr>
      </w:pPr>
    </w:p>
    <w:p w:rsidR="009B1544" w:rsidRDefault="00833CBB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9B1544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E87220">
        <w:rPr>
          <w:rFonts w:ascii="Times New Roman" w:hAnsi="Times New Roman"/>
          <w:smallCaps/>
          <w:noProof/>
          <w:sz w:val="20"/>
        </w:rPr>
        <w:t>19 January, 2011</w:t>
      </w:r>
      <w:r>
        <w:rPr>
          <w:rFonts w:ascii="Times New Roman" w:hAnsi="Times New Roman"/>
          <w:smallCaps/>
          <w:sz w:val="20"/>
        </w:rPr>
        <w:fldChar w:fldCharType="end"/>
      </w:r>
    </w:p>
    <w:p w:rsidR="009B1544" w:rsidRDefault="009B1544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</w:p>
    <w:p w:rsidR="008E612E" w:rsidRDefault="008E612E">
      <w:pPr>
        <w:rPr>
          <w:rFonts w:ascii="Times New Roman" w:hAnsi="Times New Roman"/>
          <w:sz w:val="26"/>
        </w:rPr>
      </w:pPr>
    </w:p>
    <w:p w:rsidR="009B1544" w:rsidRDefault="00732FC5">
      <w:pPr>
        <w:rPr>
          <w:rFonts w:ascii="Times New Roman" w:hAnsi="Times New Roman"/>
          <w:sz w:val="26"/>
        </w:rPr>
      </w:pPr>
      <w:bookmarkStart w:id="0" w:name="_GoBack"/>
      <w:r>
        <w:rPr>
          <w:rFonts w:ascii="Times New Roman" w:hAnsi="Times New Roman"/>
          <w:sz w:val="26"/>
        </w:rPr>
        <w:t>Luis Hernandez-Lopez</w:t>
      </w:r>
    </w:p>
    <w:p w:rsidR="00D55944" w:rsidRDefault="00D55944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Angel Lopez</w:t>
      </w:r>
    </w:p>
    <w:p w:rsidR="00732FC5" w:rsidRDefault="008E612E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P.O. Box 991</w:t>
      </w:r>
    </w:p>
    <w:p w:rsidR="00732FC5" w:rsidRDefault="008E612E">
      <w:pPr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Kapa’a</w:t>
      </w:r>
      <w:proofErr w:type="spellEnd"/>
      <w:r>
        <w:rPr>
          <w:rFonts w:ascii="Times New Roman" w:hAnsi="Times New Roman"/>
          <w:sz w:val="26"/>
        </w:rPr>
        <w:t xml:space="preserve">, Hawaii  </w:t>
      </w:r>
      <w:r w:rsidR="00732FC5">
        <w:rPr>
          <w:rFonts w:ascii="Times New Roman" w:hAnsi="Times New Roman"/>
          <w:sz w:val="26"/>
        </w:rPr>
        <w:t xml:space="preserve"> 96746</w:t>
      </w:r>
    </w:p>
    <w:bookmarkEnd w:id="0"/>
    <w:p w:rsidR="00D55944" w:rsidRDefault="00D55944">
      <w:pPr>
        <w:rPr>
          <w:rFonts w:ascii="Times New Roman" w:hAnsi="Times New Roman"/>
          <w:sz w:val="26"/>
        </w:rPr>
      </w:pPr>
    </w:p>
    <w:p w:rsidR="00732FC5" w:rsidRDefault="008E612E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Dear Luis</w:t>
      </w:r>
      <w:r w:rsidR="00D55944">
        <w:rPr>
          <w:rFonts w:ascii="Times New Roman" w:hAnsi="Times New Roman"/>
          <w:sz w:val="26"/>
        </w:rPr>
        <w:t xml:space="preserve"> &amp; Angel</w:t>
      </w:r>
      <w:r>
        <w:rPr>
          <w:rFonts w:ascii="Times New Roman" w:hAnsi="Times New Roman"/>
          <w:sz w:val="26"/>
        </w:rPr>
        <w:t>:</w:t>
      </w:r>
    </w:p>
    <w:p w:rsidR="00732FC5" w:rsidRDefault="00732FC5">
      <w:pPr>
        <w:rPr>
          <w:rFonts w:ascii="Times New Roman" w:hAnsi="Times New Roman"/>
          <w:sz w:val="26"/>
        </w:rPr>
      </w:pPr>
    </w:p>
    <w:p w:rsidR="008E612E" w:rsidRDefault="00D55944" w:rsidP="00D55944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 have put together the I-485 immigration packet for Luis and need just a couple more documents, if you have these:</w:t>
      </w:r>
    </w:p>
    <w:p w:rsidR="00D55944" w:rsidRDefault="00D55944" w:rsidP="00D55944">
      <w:pPr>
        <w:jc w:val="both"/>
        <w:rPr>
          <w:rFonts w:ascii="Times New Roman" w:hAnsi="Times New Roman"/>
          <w:sz w:val="26"/>
        </w:rPr>
      </w:pPr>
    </w:p>
    <w:p w:rsidR="00D55944" w:rsidRDefault="00D55944" w:rsidP="00D559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Lease Agreement for Luis’ current apartment; </w:t>
      </w:r>
    </w:p>
    <w:p w:rsidR="00D55944" w:rsidRDefault="00D55944" w:rsidP="00D559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Federal Income Tax Return for Angel for year 2009; and</w:t>
      </w:r>
    </w:p>
    <w:p w:rsidR="00D55944" w:rsidRDefault="00D55944" w:rsidP="00D5594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Any financial document(s) that show you both as financially obligated, i.e., vehicle purchase, credit card, etc.</w:t>
      </w:r>
    </w:p>
    <w:p w:rsidR="00D55944" w:rsidRDefault="00D55944" w:rsidP="00D55944">
      <w:pPr>
        <w:jc w:val="both"/>
        <w:rPr>
          <w:rFonts w:ascii="Times New Roman" w:hAnsi="Times New Roman"/>
          <w:sz w:val="26"/>
        </w:rPr>
      </w:pPr>
    </w:p>
    <w:p w:rsidR="00D55944" w:rsidRDefault="00D55944" w:rsidP="00D55944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I spoke with Marie Cassel today; unfortunately, she </w:t>
      </w:r>
      <w:r w:rsidR="00C478EB">
        <w:rPr>
          <w:rFonts w:ascii="Times New Roman" w:hAnsi="Times New Roman"/>
          <w:sz w:val="26"/>
        </w:rPr>
        <w:t>does not qualify to</w:t>
      </w:r>
      <w:r>
        <w:rPr>
          <w:rFonts w:ascii="Times New Roman" w:hAnsi="Times New Roman"/>
          <w:sz w:val="26"/>
        </w:rPr>
        <w:t xml:space="preserve"> sponsor Luis financially and complete the I-864 form.  Therefore, you will need to find another sponsor who can provide three years of Federal Income Tax Returns (2007, 2008, 2009), which demonstrate income above the poverty level.  I have enclosed the </w:t>
      </w:r>
      <w:r>
        <w:rPr>
          <w:rFonts w:ascii="Times New Roman" w:hAnsi="Times New Roman"/>
          <w:i/>
          <w:sz w:val="26"/>
        </w:rPr>
        <w:t>2010 Poverty Guidelines</w:t>
      </w:r>
      <w:r>
        <w:rPr>
          <w:rFonts w:ascii="Times New Roman" w:hAnsi="Times New Roman"/>
          <w:sz w:val="26"/>
        </w:rPr>
        <w:t xml:space="preserve"> in your effort and decision to secure someone else for this financial filing.  I have also enclosed Form I-864, which will need to be completed by your new sponsor.  Please discuss and carefully consider, and let me know how you would like to proceed.  I can be reached at (206) 979-3514.</w:t>
      </w:r>
    </w:p>
    <w:p w:rsidR="00C478EB" w:rsidRDefault="00C478EB" w:rsidP="00D55944">
      <w:pPr>
        <w:jc w:val="both"/>
        <w:rPr>
          <w:rFonts w:ascii="Times New Roman" w:hAnsi="Times New Roman"/>
          <w:sz w:val="26"/>
        </w:rPr>
      </w:pPr>
    </w:p>
    <w:p w:rsidR="00732FC5" w:rsidRDefault="00732FC5" w:rsidP="00C478EB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Sincerely,</w:t>
      </w:r>
    </w:p>
    <w:p w:rsidR="00732FC5" w:rsidRDefault="00732FC5" w:rsidP="00C478EB">
      <w:pPr>
        <w:rPr>
          <w:rFonts w:ascii="Times New Roman" w:hAnsi="Times New Roman"/>
          <w:sz w:val="26"/>
        </w:rPr>
      </w:pPr>
    </w:p>
    <w:p w:rsidR="00732FC5" w:rsidRDefault="00732FC5" w:rsidP="00C478EB">
      <w:pPr>
        <w:rPr>
          <w:rFonts w:ascii="Times New Roman" w:hAnsi="Times New Roman"/>
          <w:sz w:val="26"/>
        </w:rPr>
      </w:pPr>
    </w:p>
    <w:p w:rsidR="00597B9B" w:rsidRDefault="00597B9B" w:rsidP="00C478EB">
      <w:pPr>
        <w:rPr>
          <w:rFonts w:ascii="Times New Roman" w:hAnsi="Times New Roman"/>
          <w:sz w:val="26"/>
        </w:rPr>
      </w:pPr>
    </w:p>
    <w:p w:rsidR="00732FC5" w:rsidRDefault="00C478EB" w:rsidP="00C478EB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Christine A. Phillips</w:t>
      </w:r>
    </w:p>
    <w:p w:rsidR="00732FC5" w:rsidRDefault="00732FC5" w:rsidP="00732FC5">
      <w:pPr>
        <w:jc w:val="center"/>
        <w:rPr>
          <w:rFonts w:ascii="Times New Roman" w:hAnsi="Times New Roman"/>
          <w:sz w:val="26"/>
        </w:rPr>
      </w:pPr>
    </w:p>
    <w:p w:rsidR="00732FC5" w:rsidRDefault="00732FC5" w:rsidP="00732FC5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Enclosures: as stated above</w:t>
      </w:r>
    </w:p>
    <w:sectPr w:rsidR="00732FC5" w:rsidSect="003E6EBF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92F" w:rsidRDefault="00CC492F">
      <w:r>
        <w:separator/>
      </w:r>
    </w:p>
  </w:endnote>
  <w:endnote w:type="continuationSeparator" w:id="0">
    <w:p w:rsidR="00CC492F" w:rsidRDefault="00CC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AC" w:rsidRDefault="000305AC">
    <w:pPr>
      <w:pStyle w:val="Footer"/>
      <w:jc w:val="center"/>
      <w:rPr>
        <w:rFonts w:ascii="Garamond" w:hAnsi="Garamond"/>
        <w:b/>
        <w:i/>
        <w:sz w:val="18"/>
      </w:rPr>
    </w:pPr>
  </w:p>
  <w:p w:rsidR="000305AC" w:rsidRDefault="000305AC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   7525 SE 24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</w:t>
    </w:r>
    <w:r w:rsidR="009B1544">
      <w:rPr>
        <w:rFonts w:ascii="Garamond" w:hAnsi="Garamond"/>
        <w:b/>
        <w:i/>
        <w:sz w:val="18"/>
      </w:rPr>
      <w:t xml:space="preserve">, Washington  </w:t>
    </w:r>
    <w:r>
      <w:rPr>
        <w:rFonts w:ascii="Garamond" w:hAnsi="Garamond"/>
        <w:b/>
        <w:i/>
        <w:sz w:val="18"/>
      </w:rPr>
      <w:t>98040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9B1544" w:rsidRDefault="009B1544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9B1544" w:rsidRDefault="008E612E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1544" w:rsidRDefault="009B1544">
                          <w:pP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E87220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9B1544" w:rsidRDefault="00833CB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9B1544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E87220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Hernandez_01-19-2011.docx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9B1544" w:rsidRDefault="009B1544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9B1544" w:rsidRDefault="009B1544">
                    <w:pP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E87220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9B1544" w:rsidRDefault="00833CB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9B1544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E87220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Hernandez_01-19-2011.docx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9B1544" w:rsidRDefault="009B1544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B1544">
      <w:rPr>
        <w:rFonts w:ascii="Garamond" w:hAnsi="Garamond"/>
        <w:b/>
        <w:smallCaps/>
        <w:sz w:val="14"/>
      </w:rPr>
      <w:t>Member: American Immigration Lawyers Association</w:t>
    </w:r>
  </w:p>
  <w:p w:rsidR="009B1544" w:rsidRDefault="009B1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92F" w:rsidRDefault="00CC492F">
      <w:r>
        <w:separator/>
      </w:r>
    </w:p>
  </w:footnote>
  <w:footnote w:type="continuationSeparator" w:id="0">
    <w:p w:rsidR="00CC492F" w:rsidRDefault="00CC4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62773"/>
    <w:multiLevelType w:val="hybridMultilevel"/>
    <w:tmpl w:val="58F2D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9B"/>
    <w:rsid w:val="000305AC"/>
    <w:rsid w:val="00104F4C"/>
    <w:rsid w:val="001C776B"/>
    <w:rsid w:val="00262140"/>
    <w:rsid w:val="003E6EBF"/>
    <w:rsid w:val="004F78AE"/>
    <w:rsid w:val="00597B9B"/>
    <w:rsid w:val="00732FC5"/>
    <w:rsid w:val="00833CBB"/>
    <w:rsid w:val="008E612E"/>
    <w:rsid w:val="0095749E"/>
    <w:rsid w:val="009B1544"/>
    <w:rsid w:val="00C478EB"/>
    <w:rsid w:val="00C91AE7"/>
    <w:rsid w:val="00CC492F"/>
    <w:rsid w:val="00D55944"/>
    <w:rsid w:val="00E553BA"/>
    <w:rsid w:val="00E8722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  <w:style w:type="paragraph" w:styleId="BalloonText">
    <w:name w:val="Balloon Text"/>
    <w:basedOn w:val="Normal"/>
    <w:link w:val="BalloonTextChar"/>
    <w:rsid w:val="00104F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4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559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  <w:style w:type="paragraph" w:styleId="BalloonText">
    <w:name w:val="Balloon Text"/>
    <w:basedOn w:val="Normal"/>
    <w:link w:val="BalloonTextChar"/>
    <w:rsid w:val="00104F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4F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559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LawOfficeMercerIsland.dotx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Perry Mason</dc:creator>
  <cp:lastModifiedBy>ChristineAnn</cp:lastModifiedBy>
  <cp:revision>4</cp:revision>
  <cp:lastPrinted>2011-01-20T03:04:00Z</cp:lastPrinted>
  <dcterms:created xsi:type="dcterms:W3CDTF">2011-01-20T03:04:00Z</dcterms:created>
  <dcterms:modified xsi:type="dcterms:W3CDTF">2011-01-20T03:05:00Z</dcterms:modified>
</cp:coreProperties>
</file>